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Nigel PYLE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Exeter.</w:t>
      </w: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</w:t>
      </w:r>
      <w:r>
        <w:rPr>
          <w:rFonts w:ascii="Times New Roman" w:hAnsi="Times New Roman" w:cs="Times New Roman"/>
          <w:sz w:val="24"/>
          <w:szCs w:val="24"/>
        </w:rPr>
        <w:t>b.1421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church of St Mary Major, Exeter.</w:t>
      </w: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(The Register of Edmund Lacy, Bish</w:t>
      </w:r>
      <w:r>
        <w:rPr>
          <w:rFonts w:ascii="Times New Roman" w:hAnsi="Times New Roman" w:cs="Times New Roman"/>
          <w:sz w:val="24"/>
          <w:szCs w:val="24"/>
        </w:rPr>
        <w:t xml:space="preserve">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921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921" w:rsidRPr="00FA3B93" w:rsidRDefault="00324921" w:rsidP="003249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DD5B8A" w:rsidRPr="0032492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324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921" w:rsidRDefault="00324921" w:rsidP="00564E3C">
      <w:pPr>
        <w:spacing w:after="0" w:line="240" w:lineRule="auto"/>
      </w:pPr>
      <w:r>
        <w:separator/>
      </w:r>
    </w:p>
  </w:endnote>
  <w:endnote w:type="continuationSeparator" w:id="0">
    <w:p w:rsidR="00324921" w:rsidRDefault="003249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4921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921" w:rsidRDefault="00324921" w:rsidP="00564E3C">
      <w:pPr>
        <w:spacing w:after="0" w:line="240" w:lineRule="auto"/>
      </w:pPr>
      <w:r>
        <w:separator/>
      </w:r>
    </w:p>
  </w:footnote>
  <w:footnote w:type="continuationSeparator" w:id="0">
    <w:p w:rsidR="00324921" w:rsidRDefault="003249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921"/>
    <w:rsid w:val="0032492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CF463"/>
  <w15:chartTrackingRefBased/>
  <w15:docId w15:val="{3ABD5240-2273-466B-967A-FDF4418D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2016-01-26T20:41:00Z</dcterms:created>
  <dcterms:modified xsi:type="dcterms:W3CDTF">2016-01-26T20:43:00Z</dcterms:modified>
</cp:coreProperties>
</file>